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B50" w:rsidP="00753BA5" w:rsidRDefault="00B16B50" w14:paraId="7A11D7DD" w14:textId="77777777">
      <w:pPr>
        <w:rPr>
          <w:rFonts w:cs="Arial"/>
        </w:rPr>
      </w:pPr>
    </w:p>
    <w:p w:rsidR="00753BA5" w:rsidP="00753BA5" w:rsidRDefault="00753BA5" w14:paraId="38901B7D" w14:textId="7E62E8EB">
      <w:pPr>
        <w:rPr>
          <w:rFonts w:cs="Arial"/>
        </w:rPr>
      </w:pPr>
      <w:r w:rsidRPr="63D0E368">
        <w:rPr>
          <w:rFonts w:cs="Arial"/>
        </w:rPr>
        <w:t xml:space="preserve">Številka: </w:t>
      </w:r>
      <w:r w:rsidRPr="63D0E368" w:rsidR="2EB1A05B">
        <w:rPr>
          <w:rFonts w:cs="Arial"/>
        </w:rPr>
        <w:t>3</w:t>
      </w:r>
      <w:r w:rsidRPr="63D0E368" w:rsidR="286F3946">
        <w:rPr>
          <w:rFonts w:cs="Arial"/>
        </w:rPr>
        <w:t>.</w:t>
      </w:r>
      <w:r w:rsidRPr="63D0E368" w:rsidR="2EB1A05B">
        <w:rPr>
          <w:rFonts w:cs="Arial"/>
        </w:rPr>
        <w:t>2024</w:t>
      </w:r>
    </w:p>
    <w:p w:rsidR="00972234" w:rsidP="00972234" w:rsidRDefault="00972234" w14:paraId="1E2B3380" w14:textId="642F6EC9">
      <w:pPr>
        <w:jc w:val="both"/>
        <w:rPr>
          <w:rFonts w:cs="Arial"/>
        </w:rPr>
      </w:pPr>
    </w:p>
    <w:p w:rsidR="00972234" w:rsidP="00972234" w:rsidRDefault="00972234" w14:paraId="7A6384C5" w14:textId="7777777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:rsidR="00972234" w:rsidP="00972234" w:rsidRDefault="00972234" w14:paraId="56E98083" w14:textId="77777777">
      <w:pPr>
        <w:tabs>
          <w:tab w:val="left" w:pos="1083"/>
        </w:tabs>
        <w:rPr>
          <w:rFonts w:cs="Arial"/>
        </w:rPr>
      </w:pPr>
    </w:p>
    <w:p w:rsidR="00972234" w:rsidP="00972234" w:rsidRDefault="00972234" w14:paraId="69CAB394" w14:textId="77777777">
      <w:pPr>
        <w:tabs>
          <w:tab w:val="left" w:pos="1083"/>
        </w:tabs>
        <w:rPr>
          <w:rFonts w:cs="Arial"/>
        </w:rPr>
      </w:pPr>
    </w:p>
    <w:p w:rsidR="00972234" w:rsidP="00972234" w:rsidRDefault="00972234" w14:paraId="20582097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:rsidR="00972234" w:rsidP="00972234" w:rsidRDefault="00972234" w14:paraId="6FE702F1" w14:textId="77777777">
      <w:pPr>
        <w:tabs>
          <w:tab w:val="left" w:pos="1083"/>
        </w:tabs>
        <w:rPr>
          <w:rFonts w:cs="Arial"/>
        </w:rPr>
      </w:pPr>
    </w:p>
    <w:p w:rsidR="00972234" w:rsidP="00972234" w:rsidRDefault="00972234" w14:paraId="0C68B956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glavnega ponudnika: </w:t>
      </w:r>
      <w:r w:rsidRPr="00DB421D">
        <w:rPr>
          <w:rFonts w:cs="Arial"/>
          <w:u w:val="single"/>
        </w:rPr>
        <w:t>____________________________________________</w:t>
      </w:r>
    </w:p>
    <w:p w:rsidR="00972234" w:rsidP="00972234" w:rsidRDefault="00972234" w14:paraId="289ACD5E" w14:textId="7C17EDDC">
      <w:pPr>
        <w:tabs>
          <w:tab w:val="left" w:pos="1083"/>
        </w:tabs>
        <w:rPr>
          <w:rFonts w:cs="Arial"/>
        </w:rPr>
      </w:pPr>
    </w:p>
    <w:p w:rsidR="00B16B50" w:rsidP="00972234" w:rsidRDefault="00B16B50" w14:paraId="3D0D13AC" w14:textId="77777777">
      <w:pPr>
        <w:tabs>
          <w:tab w:val="left" w:pos="1083"/>
        </w:tabs>
        <w:rPr>
          <w:rFonts w:cs="Arial"/>
        </w:rPr>
      </w:pPr>
      <w:bookmarkStart w:name="_GoBack" w:id="0"/>
      <w:bookmarkEnd w:id="0"/>
    </w:p>
    <w:p w:rsidRPr="00B16B50" w:rsidR="00B16B50" w:rsidP="00B16B50" w:rsidRDefault="00B16B50" w14:paraId="03A97C1D" w14:textId="77777777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16B50">
        <w:rPr>
          <w:rFonts w:ascii="Arial" w:hAnsi="Arial" w:cs="Arial"/>
          <w:b/>
        </w:rPr>
        <w:t>EKONOMSKI IN FINANČNI POLOŽAJ</w:t>
      </w:r>
    </w:p>
    <w:p w:rsidRPr="00B16B50" w:rsidR="00B16B50" w:rsidP="00B16B50" w:rsidRDefault="00B16B50" w14:paraId="13B8ED5A" w14:textId="77777777">
      <w:pPr>
        <w:jc w:val="both"/>
        <w:rPr>
          <w:rFonts w:cs="Arial"/>
        </w:rPr>
      </w:pPr>
      <w:r w:rsidRPr="00B16B50">
        <w:rPr>
          <w:rFonts w:cs="Arial"/>
        </w:rPr>
        <w:t>Izjavljamo, da nimamo dospelih neporavnanih obveznosti.</w:t>
      </w:r>
    </w:p>
    <w:p w:rsidRPr="00B16B50" w:rsidR="00B16B50" w:rsidP="00B16B50" w:rsidRDefault="00B16B50" w14:paraId="7E851D48" w14:textId="77777777">
      <w:pPr>
        <w:jc w:val="both"/>
        <w:rPr>
          <w:rFonts w:cs="Arial"/>
        </w:rPr>
      </w:pPr>
    </w:p>
    <w:p w:rsidRPr="00B16B50" w:rsidR="00B16B50" w:rsidP="00B16B50" w:rsidRDefault="00B16B50" w14:paraId="6F780D2D" w14:textId="77777777">
      <w:pPr>
        <w:jc w:val="both"/>
        <w:rPr>
          <w:rFonts w:cs="Arial"/>
          <w:u w:val="single"/>
        </w:rPr>
      </w:pPr>
      <w:r w:rsidRPr="00B16B50">
        <w:rPr>
          <w:rFonts w:cs="Arial"/>
          <w:u w:val="single"/>
        </w:rPr>
        <w:t>Opomba:</w:t>
      </w:r>
    </w:p>
    <w:p w:rsidRPr="00057D92" w:rsidR="00881614" w:rsidP="00057D92" w:rsidRDefault="00B16B50" w14:paraId="02E590D0" w14:textId="3EE7AE7A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B16B50">
        <w:rPr>
          <w:rFonts w:ascii="Arial" w:hAnsi="Arial" w:cs="Arial"/>
        </w:rPr>
        <w:t xml:space="preserve">dokazilo se priloži skladno </w:t>
      </w:r>
      <w:r w:rsidR="00881614"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 w:rsidR="00881614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.a) </w:t>
      </w:r>
      <w:r w:rsidR="00881614">
        <w:rPr>
          <w:rFonts w:ascii="Arial" w:hAnsi="Arial" w:cs="Arial"/>
        </w:rPr>
        <w:t xml:space="preserve">(Neporavnane obveznosti) </w:t>
      </w:r>
      <w:r w:rsidRPr="00B16B50">
        <w:rPr>
          <w:rFonts w:ascii="Arial" w:hAnsi="Arial" w:cs="Arial"/>
        </w:rPr>
        <w:t>obrazca OBR – 2.04 (Pogoji za ugotavljanje sposobnosti in usposobljenosti ponudnika).</w:t>
      </w:r>
    </w:p>
    <w:p w:rsidR="00881614" w:rsidP="00972234" w:rsidRDefault="00881614" w14:paraId="29CB4039" w14:textId="77777777">
      <w:pPr>
        <w:tabs>
          <w:tab w:val="left" w:pos="1083"/>
        </w:tabs>
        <w:rPr>
          <w:rFonts w:cs="Arial"/>
        </w:rPr>
      </w:pPr>
    </w:p>
    <w:p w:rsidRPr="00881614" w:rsidR="00972234" w:rsidP="00972234" w:rsidRDefault="00972234" w14:paraId="2BAF7770" w14:textId="77777777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881614">
        <w:rPr>
          <w:rFonts w:ascii="Arial" w:hAnsi="Arial" w:cs="Arial"/>
          <w:b/>
        </w:rPr>
        <w:t>TEHNIČNA SPOSOBNOST – IZJAVA</w:t>
      </w:r>
    </w:p>
    <w:p w:rsidR="00972234" w:rsidP="00972234" w:rsidRDefault="00972234" w14:paraId="0585C6E7" w14:textId="0D009118">
      <w:pPr>
        <w:jc w:val="both"/>
        <w:rPr>
          <w:rFonts w:cs="Arial"/>
        </w:rPr>
      </w:pPr>
      <w:r w:rsidRPr="00881614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:rsidR="009211DD" w:rsidP="00972234" w:rsidRDefault="009211DD" w14:paraId="69CAF05A" w14:textId="2989F67E">
      <w:pPr>
        <w:jc w:val="both"/>
        <w:rPr>
          <w:rFonts w:cs="Arial"/>
        </w:rPr>
      </w:pPr>
    </w:p>
    <w:p w:rsidRPr="00881614" w:rsidR="009211DD" w:rsidP="00972234" w:rsidRDefault="009211DD" w14:paraId="2CC2060F" w14:textId="737C093E">
      <w:pPr>
        <w:jc w:val="both"/>
        <w:rPr>
          <w:rFonts w:cs="Arial"/>
        </w:rPr>
      </w:pPr>
      <w:r>
        <w:rPr>
          <w:rFonts w:cs="Arial"/>
        </w:rPr>
        <w:t xml:space="preserve">Ponudnik skladno z obrazcem OBR – 2.12 (Vrsta in opis predmeta ali </w:t>
      </w:r>
      <w:r w:rsidR="007339CB">
        <w:rPr>
          <w:rFonts w:cs="Arial"/>
        </w:rPr>
        <w:t>t</w:t>
      </w:r>
      <w:r>
        <w:rPr>
          <w:rFonts w:cs="Arial"/>
        </w:rPr>
        <w:t>ehnična specifikacija) v ponudbi predloži »Dispozicijo«.</w:t>
      </w:r>
    </w:p>
    <w:p w:rsidR="00972234" w:rsidP="00972234" w:rsidRDefault="00972234" w14:paraId="79EADB12" w14:textId="42BFB89F">
      <w:pPr>
        <w:jc w:val="both"/>
        <w:rPr>
          <w:rFonts w:cs="Arial"/>
        </w:rPr>
      </w:pPr>
    </w:p>
    <w:p w:rsidRPr="001308DD" w:rsidR="00972234" w:rsidP="00972234" w:rsidRDefault="00972234" w14:paraId="41E32A5D" w14:textId="77777777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1308DD">
        <w:rPr>
          <w:rFonts w:ascii="Arial" w:hAnsi="Arial" w:cs="Arial"/>
          <w:b/>
        </w:rPr>
        <w:t>IZJAVA – DRUGO:</w:t>
      </w:r>
    </w:p>
    <w:p w:rsidRPr="001E1928" w:rsidR="00972234" w:rsidP="00972234" w:rsidRDefault="00972234" w14:paraId="42DD101F" w14:textId="77777777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1E1928">
        <w:rPr>
          <w:rFonts w:cs="Arial"/>
        </w:rPr>
        <w:t xml:space="preserve"> ni na podlagi tega člena prepovedano poslovanje z naročnikom.</w:t>
      </w:r>
    </w:p>
    <w:p w:rsidR="00972234" w:rsidP="00972234" w:rsidRDefault="00972234" w14:paraId="35C0430A" w14:textId="77777777">
      <w:pPr>
        <w:jc w:val="both"/>
        <w:rPr>
          <w:rFonts w:cs="Arial"/>
        </w:rPr>
      </w:pPr>
    </w:p>
    <w:p w:rsidR="00972234" w:rsidP="00972234" w:rsidRDefault="00972234" w14:paraId="2BD89EF1" w14:textId="77777777">
      <w:pPr>
        <w:jc w:val="both"/>
        <w:rPr>
          <w:rFonts w:cs="Arial"/>
        </w:rPr>
      </w:pPr>
    </w:p>
    <w:p w:rsidR="00972234" w:rsidP="00972234" w:rsidRDefault="00972234" w14:paraId="305641E4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972234" w:rsidP="00972234" w:rsidRDefault="00972234" w14:paraId="782AA676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>Podpis zakonitega zastopnika in žig</w:t>
      </w:r>
    </w:p>
    <w:p w:rsidR="00972234" w:rsidP="00972234" w:rsidRDefault="00972234" w14:paraId="1740E685" w14:textId="77777777">
      <w:pPr>
        <w:rPr>
          <w:rFonts w:cs="Arial"/>
          <w:i/>
        </w:rPr>
      </w:pPr>
    </w:p>
    <w:p w:rsidR="00972234" w:rsidP="00972234" w:rsidRDefault="00972234" w14:paraId="2FD8344A" w14:textId="77777777">
      <w:pPr>
        <w:rPr>
          <w:rFonts w:cs="Arial"/>
          <w:i/>
        </w:rPr>
      </w:pPr>
    </w:p>
    <w:p w:rsidR="00972234" w:rsidP="00972234" w:rsidRDefault="00972234" w14:paraId="145AC8A9" w14:textId="77777777">
      <w:pPr>
        <w:rPr>
          <w:rFonts w:cs="Arial"/>
          <w:i/>
        </w:rPr>
      </w:pPr>
    </w:p>
    <w:p w:rsidR="00972234" w:rsidP="00972234" w:rsidRDefault="00972234" w14:paraId="79D0C3B2" w14:textId="77777777">
      <w:pPr>
        <w:jc w:val="both"/>
        <w:rPr>
          <w:rFonts w:cs="Arial"/>
          <w:i/>
        </w:rPr>
      </w:pPr>
    </w:p>
    <w:p w:rsidR="00972234" w:rsidP="00972234" w:rsidRDefault="00972234" w14:paraId="58F08EBB" w14:textId="77777777">
      <w:pPr>
        <w:jc w:val="both"/>
        <w:rPr>
          <w:rFonts w:cs="Arial"/>
          <w:i/>
        </w:rPr>
      </w:pPr>
    </w:p>
    <w:p w:rsidR="00972234" w:rsidP="00972234" w:rsidRDefault="00972234" w14:paraId="7D984571" w14:textId="77777777">
      <w:pPr>
        <w:jc w:val="both"/>
        <w:rPr>
          <w:rFonts w:cs="Arial"/>
          <w:i/>
        </w:rPr>
      </w:pPr>
    </w:p>
    <w:p w:rsidR="00972234" w:rsidP="00972234" w:rsidRDefault="00972234" w14:paraId="55ACF6F6" w14:textId="77777777">
      <w:pPr>
        <w:jc w:val="both"/>
        <w:rPr>
          <w:rFonts w:cs="Arial"/>
          <w:i/>
        </w:rPr>
      </w:pPr>
    </w:p>
    <w:p w:rsidR="00972234" w:rsidP="00972234" w:rsidRDefault="00972234" w14:paraId="678B1F65" w14:textId="77777777">
      <w:pPr>
        <w:jc w:val="both"/>
        <w:rPr>
          <w:rFonts w:cs="Arial"/>
          <w:i/>
        </w:rPr>
      </w:pPr>
    </w:p>
    <w:p w:rsidR="00972234" w:rsidP="00972234" w:rsidRDefault="00972234" w14:paraId="5F405256" w14:textId="77777777">
      <w:pPr>
        <w:jc w:val="both"/>
        <w:rPr>
          <w:rFonts w:cs="Arial"/>
          <w:i/>
        </w:rPr>
      </w:pPr>
    </w:p>
    <w:p w:rsidR="00972234" w:rsidP="00972234" w:rsidRDefault="00972234" w14:paraId="41A3959E" w14:textId="77777777">
      <w:pPr>
        <w:jc w:val="both"/>
        <w:rPr>
          <w:rFonts w:cs="Arial"/>
          <w:i/>
        </w:rPr>
      </w:pPr>
    </w:p>
    <w:p w:rsidR="00972234" w:rsidP="00972234" w:rsidRDefault="00972234" w14:paraId="3BAFA936" w14:textId="77777777">
      <w:pPr>
        <w:jc w:val="both"/>
        <w:rPr>
          <w:rFonts w:cs="Arial"/>
          <w:i/>
        </w:rPr>
      </w:pPr>
    </w:p>
    <w:p w:rsidRPr="00CF16A2" w:rsidR="00972234" w:rsidP="00972234" w:rsidRDefault="00972234" w14:paraId="41F385D9" w14:textId="0FFE6537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  <w:r>
        <w:rPr>
          <w:rFonts w:cs="Arial"/>
          <w:i/>
        </w:rPr>
        <w:t>Obrazec je tudi sestavni del pogodbe</w:t>
      </w:r>
      <w:r w:rsidR="00881614">
        <w:rPr>
          <w:rFonts w:cs="Arial"/>
          <w:i/>
        </w:rPr>
        <w:t>.</w:t>
      </w:r>
    </w:p>
    <w:p w:rsidRPr="00753BA5" w:rsidR="00D47195" w:rsidP="009211DD" w:rsidRDefault="00D47195" w14:paraId="23FA9B8B" w14:textId="6C8D21CE"/>
    <w:sectPr w:rsidRPr="00753BA5" w:rsidR="00D47195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07F" w:rsidRDefault="00FB507F" w14:paraId="6FA9F441" w14:textId="77777777">
      <w:r>
        <w:separator/>
      </w:r>
    </w:p>
  </w:endnote>
  <w:endnote w:type="continuationSeparator" w:id="0">
    <w:p w:rsidR="00FB507F" w:rsidRDefault="00FB507F" w14:paraId="00376CF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FF184E" w:rsidR="00370866" w:rsidP="00001218" w:rsidRDefault="00370866" w14:paraId="459EC153" w14:textId="234015B2">
    <w:pPr>
      <w:pStyle w:val="Noga"/>
      <w:pBdr>
        <w:top w:val="single" w:color="auto" w:sz="4" w:space="1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0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750"/>
      <w:gridCol w:w="2460"/>
    </w:tblGrid>
    <w:tr w:rsidRPr="00A1445A" w:rsidR="00370866" w:rsidTr="11CD26E0" w14:paraId="04391614" w14:textId="77777777">
      <w:tc>
        <w:tcPr>
          <w:tcW w:w="6750" w:type="dxa"/>
          <w:shd w:val="clear" w:color="auto" w:fill="auto"/>
          <w:tcMar/>
        </w:tcPr>
        <w:p w:rsidRPr="005A785E" w:rsidR="005A785E" w:rsidP="11CD26E0" w:rsidRDefault="005A785E" w14:paraId="41D8C314" w14:textId="005B0BCF">
          <w:pPr>
            <w:pStyle w:val="Navaden"/>
          </w:pPr>
          <w:r w:rsidRPr="11CD26E0" w:rsidR="11CD26E0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460" w:type="dxa"/>
          <w:shd w:val="clear" w:color="auto" w:fill="auto"/>
          <w:tcMar/>
        </w:tcPr>
        <w:p w:rsidRPr="00A1445A" w:rsidR="00370866" w:rsidP="00A1445A" w:rsidRDefault="00370866" w14:paraId="33C0BDAB" w14:textId="34661CEB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42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42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1D109F49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07F" w:rsidRDefault="00FB507F" w14:paraId="5123E950" w14:textId="77777777">
      <w:r>
        <w:separator/>
      </w:r>
    </w:p>
  </w:footnote>
  <w:footnote w:type="continuationSeparator" w:id="0">
    <w:p w:rsidR="00FB507F" w:rsidRDefault="00FB507F" w14:paraId="3604527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:rsidTr="6A2F43DC" w14:paraId="1C51E7F4" w14:textId="77777777">
      <w:trPr>
        <w:trHeight w:val="300"/>
      </w:trPr>
      <w:tc>
        <w:tcPr>
          <w:tcW w:w="3020" w:type="dxa"/>
        </w:tcPr>
        <w:p w:rsidR="6A2F43DC" w:rsidP="6A2F43DC" w:rsidRDefault="6A2F43DC" w14:paraId="2B2CE95F" w14:textId="01825681">
          <w:pPr>
            <w:pStyle w:val="Glava"/>
            <w:ind w:left="-115"/>
          </w:pPr>
        </w:p>
      </w:tc>
      <w:tc>
        <w:tcPr>
          <w:tcW w:w="3020" w:type="dxa"/>
        </w:tcPr>
        <w:p w:rsidR="6A2F43DC" w:rsidP="6A2F43DC" w:rsidRDefault="6A2F43DC" w14:paraId="68B54980" w14:textId="648CAC7D">
          <w:pPr>
            <w:pStyle w:val="Glava"/>
            <w:jc w:val="center"/>
          </w:pPr>
        </w:p>
      </w:tc>
      <w:tc>
        <w:tcPr>
          <w:tcW w:w="3020" w:type="dxa"/>
        </w:tcPr>
        <w:p w:rsidR="6A2F43DC" w:rsidP="6A2F43DC" w:rsidRDefault="6A2F43DC" w14:paraId="1A95A017" w14:textId="13084299">
          <w:pPr>
            <w:pStyle w:val="Glava"/>
            <w:ind w:right="-115"/>
            <w:jc w:val="right"/>
          </w:pPr>
        </w:p>
      </w:tc>
    </w:tr>
  </w:tbl>
  <w:p w:rsidR="6A2F43DC" w:rsidP="6A2F43DC" w:rsidRDefault="6A2F43DC" w14:paraId="539274E2" w14:textId="378F4D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B16B50" w:rsidR="00B16B50" w:rsidP="00B16B50" w:rsidRDefault="00B16B50" w14:paraId="4B57C839" w14:textId="77777777"/>
  <w:p w:rsidRPr="00B16B50" w:rsidR="00B16B50" w:rsidP="00B16B50" w:rsidRDefault="00B16B50" w14:paraId="01A90F9F" w14:textId="77777777"/>
  <w:p w:rsidR="00972234" w:rsidP="31DD0076" w:rsidRDefault="00972234" w14:paraId="18B058BA" w14:textId="7EA7E8E0">
    <w:pPr>
      <w:pStyle w:val="Navaden"/>
      <w:jc w:val="center"/>
    </w:pPr>
    <w:r w:rsidR="31DD0076">
      <w:drawing>
        <wp:inline wp14:editId="03EFADBE" wp14:anchorId="0ADC5659">
          <wp:extent cx="4572000" cy="514350"/>
          <wp:effectExtent l="0" t="0" r="0" b="0"/>
          <wp:docPr id="79132706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31960f82b0044b21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A04B00" w14:paraId="7BE28FBE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0C7781C8" w14:textId="2C63A6E3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5FBA8589" w14:textId="6FFDE696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370866" w:rsidP="00011FBE" w:rsidRDefault="00370866" w14:paraId="70AB6F87" w14:textId="75023025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A069DF" w:rsidR="00C0552D" w:rsidTr="00A04B00" w14:paraId="3109569B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A069DF" w:rsidR="00C0552D" w:rsidP="006711A5" w:rsidRDefault="00497567" w14:paraId="3DB1560C" w14:textId="39E3F0C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A069DF" w:rsidR="00C0552D" w:rsidP="00C0552D" w:rsidRDefault="00C0552D" w14:paraId="573EE519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A069DF" w:rsidR="00C0552D" w:rsidP="00972234" w:rsidRDefault="00144B8D" w14:paraId="22E7C8A6" w14:textId="2E4DD7A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Pr="00A069DF" w:rsidR="009B361A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Pr="00A069DF" w:rsidR="005A32F3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:rsidRPr="00FC6CF0" w:rsidR="00370866" w:rsidP="00001218" w:rsidRDefault="00370866" w14:paraId="4E4C4B07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5FE739C3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5"/>
  </w:num>
  <w:num w:numId="8">
    <w:abstractNumId w:val="12"/>
  </w:num>
  <w:num w:numId="9">
    <w:abstractNumId w:val="13"/>
  </w:num>
  <w:num w:numId="10">
    <w:abstractNumId w:val="14"/>
  </w:num>
  <w:num w:numId="11">
    <w:abstractNumId w:val="7"/>
  </w:num>
  <w:num w:numId="12">
    <w:abstractNumId w:val="6"/>
  </w:num>
  <w:num w:numId="13">
    <w:abstractNumId w:val="16"/>
  </w:num>
  <w:num w:numId="14">
    <w:abstractNumId w:val="9"/>
  </w:num>
  <w:num w:numId="15">
    <w:abstractNumId w:val="10"/>
  </w:num>
  <w:num w:numId="16">
    <w:abstractNumId w:val="8"/>
  </w:num>
  <w:num w:numId="17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76FB"/>
    <w:rsid w:val="00057D92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2FD4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377F"/>
    <w:rsid w:val="006F44F5"/>
    <w:rsid w:val="006F758E"/>
    <w:rsid w:val="007033C0"/>
    <w:rsid w:val="007339CB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211DD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11CD26E0"/>
    <w:rsid w:val="286F3946"/>
    <w:rsid w:val="2EB1A05B"/>
    <w:rsid w:val="31DD0076"/>
    <w:rsid w:val="556CD259"/>
    <w:rsid w:val="63D0E368"/>
    <w:rsid w:val="65403B69"/>
    <w:rsid w:val="6A2F43DC"/>
    <w:rsid w:val="7936C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a1" w:customStyle="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styleId="Telobesedila2Znak" w:customStyle="1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styleId="tevilnatoka" w:customStyle="1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stavekseznamaZnak" w:customStyle="1">
    <w:name w:val="Odstavek seznama Znak"/>
    <w:link w:val="Odstavekseznama"/>
    <w:uiPriority w:val="34"/>
    <w:rsid w:val="00753BA5"/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31960f82b0044b21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2F59C-DBE4-4751-AA08-58B62B409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394CF834-70A8-41DF-8EB6-9D5446C88E8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103</revision>
  <lastPrinted>2016-01-04T14:36:00.0000000Z</lastPrinted>
  <dcterms:created xsi:type="dcterms:W3CDTF">2015-04-24T11:06:00.0000000Z</dcterms:created>
  <dcterms:modified xsi:type="dcterms:W3CDTF">2024-01-12T10:54:21.1024980Z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